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726C4" w14:textId="77777777" w:rsidR="0074675D" w:rsidRDefault="0074675D" w:rsidP="007467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CHILDE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690707DD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4DC5A13F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31C7C04F" w14:textId="77777777" w:rsidR="0074675D" w:rsidRDefault="0074675D" w:rsidP="007467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5729690B" w14:textId="77777777" w:rsidR="0074675D" w:rsidRDefault="0074675D" w:rsidP="007467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AAFBCBC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72E86E28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59D6EA04" w14:textId="77777777" w:rsidR="0074675D" w:rsidRDefault="0074675D" w:rsidP="007467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Administrator:   Robert </w:t>
      </w:r>
      <w:proofErr w:type="spellStart"/>
      <w:r>
        <w:rPr>
          <w:rFonts w:cs="Times New Roman"/>
          <w:szCs w:val="24"/>
        </w:rPr>
        <w:t>Geddyng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Pakefield</w:t>
      </w:r>
      <w:proofErr w:type="spellEnd"/>
      <w:r>
        <w:rPr>
          <w:rFonts w:cs="Times New Roman"/>
          <w:szCs w:val="24"/>
        </w:rPr>
        <w:t>, Suffolk, husbandman(q.v.).   (ibid.)</w:t>
      </w:r>
    </w:p>
    <w:p w14:paraId="24DC9477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3D385A1E" w14:textId="77777777" w:rsidR="0074675D" w:rsidRDefault="0074675D" w:rsidP="0074675D">
      <w:pPr>
        <w:pStyle w:val="NoSpacing"/>
        <w:rPr>
          <w:rFonts w:cs="Times New Roman"/>
          <w:szCs w:val="24"/>
        </w:rPr>
      </w:pPr>
    </w:p>
    <w:p w14:paraId="35E61647" w14:textId="77777777" w:rsidR="0074675D" w:rsidRDefault="0074675D" w:rsidP="007467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March 2023</w:t>
      </w:r>
    </w:p>
    <w:p w14:paraId="69838A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62F65" w14:textId="77777777" w:rsidR="0074675D" w:rsidRDefault="0074675D" w:rsidP="009139A6">
      <w:r>
        <w:separator/>
      </w:r>
    </w:p>
  </w:endnote>
  <w:endnote w:type="continuationSeparator" w:id="0">
    <w:p w14:paraId="16649681" w14:textId="77777777" w:rsidR="0074675D" w:rsidRDefault="007467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182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EE2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F7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B444" w14:textId="77777777" w:rsidR="0074675D" w:rsidRDefault="0074675D" w:rsidP="009139A6">
      <w:r>
        <w:separator/>
      </w:r>
    </w:p>
  </w:footnote>
  <w:footnote w:type="continuationSeparator" w:id="0">
    <w:p w14:paraId="333DE5CC" w14:textId="77777777" w:rsidR="0074675D" w:rsidRDefault="007467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FF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804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6BD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5D"/>
    <w:rsid w:val="000666E0"/>
    <w:rsid w:val="002510B7"/>
    <w:rsid w:val="005C130B"/>
    <w:rsid w:val="0074675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308A0"/>
  <w15:chartTrackingRefBased/>
  <w15:docId w15:val="{C25C4CFF-EB77-4190-B54D-6AD42289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6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2023-04-20T19:52:00Z</dcterms:created>
  <dcterms:modified xsi:type="dcterms:W3CDTF">2023-04-20T19:52:00Z</dcterms:modified>
</cp:coreProperties>
</file>